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001" w:rsidRPr="004A6642" w:rsidRDefault="00907001" w:rsidP="00B44FA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529" r:id="rId5"/>
        </w:object>
      </w:r>
    </w:p>
    <w:p w:rsidR="00907001" w:rsidRPr="004A6642" w:rsidRDefault="00907001" w:rsidP="00B44FA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907001" w:rsidRPr="004A6642" w:rsidRDefault="00907001" w:rsidP="00B44FA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907001" w:rsidRPr="004A6642" w:rsidRDefault="00907001" w:rsidP="00B44F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907001" w:rsidRPr="004A6642" w:rsidRDefault="00907001" w:rsidP="00B44F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907001" w:rsidRPr="00F30895" w:rsidRDefault="00907001" w:rsidP="00B44F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907001" w:rsidRPr="004A6642" w:rsidRDefault="00907001" w:rsidP="00B44FA0">
      <w:pPr>
        <w:jc w:val="center"/>
        <w:rPr>
          <w:b/>
          <w:i/>
          <w:color w:val="000000"/>
          <w:sz w:val="28"/>
        </w:rPr>
      </w:pPr>
    </w:p>
    <w:p w:rsidR="00907001" w:rsidRPr="004A6642" w:rsidRDefault="00907001" w:rsidP="00B44F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907001" w:rsidRDefault="00907001" w:rsidP="00B44FA0">
      <w:pPr>
        <w:rPr>
          <w:b/>
          <w:color w:val="000000"/>
        </w:rPr>
      </w:pPr>
    </w:p>
    <w:p w:rsidR="00907001" w:rsidRPr="00571A2B" w:rsidRDefault="00907001" w:rsidP="00FE198A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29</w:t>
      </w:r>
    </w:p>
    <w:p w:rsidR="00907001" w:rsidRPr="004A6642" w:rsidRDefault="00907001" w:rsidP="00B44FA0">
      <w:pPr>
        <w:rPr>
          <w:color w:val="000000"/>
        </w:rPr>
      </w:pPr>
    </w:p>
    <w:p w:rsidR="00907001" w:rsidRPr="00891B68" w:rsidRDefault="00907001" w:rsidP="00A33F7F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>43,0746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907001" w:rsidRPr="00891B68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 xml:space="preserve">43,0746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2324285700:05:023:0001,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 xml:space="preserve">43,0746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2324285700:05:023:0001,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907001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</w:p>
    <w:p w:rsidR="00907001" w:rsidRPr="004A6642" w:rsidRDefault="00907001" w:rsidP="00B44FA0">
      <w:pPr>
        <w:pStyle w:val="NoSpacing"/>
        <w:ind w:firstLine="709"/>
        <w:rPr>
          <w:color w:val="000000"/>
          <w:sz w:val="28"/>
          <w:szCs w:val="28"/>
        </w:rPr>
      </w:pPr>
    </w:p>
    <w:p w:rsidR="00907001" w:rsidRDefault="00907001" w:rsidP="00B44FA0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907001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FA0"/>
    <w:rsid w:val="0005355B"/>
    <w:rsid w:val="00331F26"/>
    <w:rsid w:val="00380D8D"/>
    <w:rsid w:val="00467925"/>
    <w:rsid w:val="004A6642"/>
    <w:rsid w:val="00571A2B"/>
    <w:rsid w:val="00671A3C"/>
    <w:rsid w:val="006953B1"/>
    <w:rsid w:val="00715E9F"/>
    <w:rsid w:val="00756BB3"/>
    <w:rsid w:val="00891B68"/>
    <w:rsid w:val="00907001"/>
    <w:rsid w:val="00A33F7F"/>
    <w:rsid w:val="00AC2627"/>
    <w:rsid w:val="00B44FA0"/>
    <w:rsid w:val="00B4692B"/>
    <w:rsid w:val="00CF4522"/>
    <w:rsid w:val="00DA3798"/>
    <w:rsid w:val="00F30895"/>
    <w:rsid w:val="00F91AB9"/>
    <w:rsid w:val="00FE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FA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4F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4FA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4FA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4FA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4FA0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4FA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44FA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4FA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44FA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44FA0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B44FA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2018-05-29T07:36:00Z</cp:lastPrinted>
  <dcterms:created xsi:type="dcterms:W3CDTF">2018-05-15T06:02:00Z</dcterms:created>
  <dcterms:modified xsi:type="dcterms:W3CDTF">2018-05-29T07:39:00Z</dcterms:modified>
</cp:coreProperties>
</file>